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Kingswinford and South Staffordshire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Kingswinford and South Staffordshire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Kingswinford and South Staffordshire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Kingswinford and South Staffordshire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Kingswinford and South Staffordshire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Kingswinford and South Staffordshire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58.8% </w:t>
      </w:r>
      <w:r w:rsidRPr="004747BF">
        <w:rPr>
          <w:rFonts w:ascii="Libre Franklin Light" w:eastAsia="Times New Roman" w:hAnsi="Libre Franklin Light" w:cs="Calibri Light"/>
        </w:rPr>
        <w:t xml:space="preserve">of those respondents classified as PGSI 8+ in Kingswinford and South Staffordshire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Kingswinford and South Staffordshire is estimated to be </w:t>
      </w:r>
      <w:r w:rsidRPr="00773DF7">
        <w:rPr>
          <w:rFonts w:ascii="Libre Franklin Light" w:eastAsia="Times New Roman" w:hAnsi="Libre Franklin Light" w:cs="Calibri Light"/>
          <w:b/>
          <w:bCs/>
          <w:color w:val="C45911" w:themeColor="accent2" w:themeShade="BF"/>
        </w:rPr>
        <w:t xml:space="preserve">£945,617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Kingswinford and South Staffordshire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Kingswinford and South Staffordshire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Kingswinford and South Staffordshire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Kingswinford and South Staffordshire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ingswinford and South Staf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Kingswinford and South Staffordshire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ingswinford and South Staf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Kingswinford and South Staffordshire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Kingswinford and South Staffordshire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ingswinford and South Staf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Kingswinford and South Staffordshire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Kingswinford and South Staffordshire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Kingswinford and South Staffordshire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Kingswinford and South Staffordshire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Kingswinford and South Staffordshire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Kingswinford and South Staffordshire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£945,617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Kingswinford and South Staffordshire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£15,403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£318,533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£22,819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£6,418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£11,766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£570,678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£945,617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Kingswinford and South Staffordshire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Kingswinford and South Staffordshire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Kingswinford and South Staffordshire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Kingswinford and South Staffordshire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Kingswinford and South Staffordshire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Kingswinford and South Staffordshire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Kingswinford and South Staffordshire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Kingswinford and South Staffordshire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Kingswinford and South Staffordshire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Kingswinford and South Staffordshire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Kingswinford and South Staffordshire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Kingswinford and South Staffordshire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F233467-4648-4BD4-A5C4-918F77156A3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